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917" w:rsidRDefault="006C7917" w:rsidP="007D4A45">
      <w:pPr>
        <w:pStyle w:val="titlep"/>
      </w:pPr>
      <w:r>
        <w:t>РЕЕСТР ПУСТУЮЩИХ ДОМОВ</w:t>
      </w:r>
    </w:p>
    <w:p w:rsidR="006C7917" w:rsidRPr="007D4A45" w:rsidRDefault="006C7917" w:rsidP="007D4A45">
      <w:pPr>
        <w:pStyle w:val="titlep"/>
        <w:rPr>
          <w:sz w:val="28"/>
          <w:szCs w:val="28"/>
        </w:rPr>
      </w:pPr>
      <w:r w:rsidRPr="007D4A45">
        <w:rPr>
          <w:sz w:val="28"/>
          <w:szCs w:val="28"/>
        </w:rPr>
        <w:t>Лиозненского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578"/>
        <w:gridCol w:w="1405"/>
        <w:gridCol w:w="67"/>
        <w:gridCol w:w="673"/>
        <w:gridCol w:w="397"/>
        <w:gridCol w:w="714"/>
        <w:gridCol w:w="809"/>
        <w:gridCol w:w="90"/>
        <w:gridCol w:w="950"/>
        <w:gridCol w:w="511"/>
        <w:gridCol w:w="474"/>
        <w:gridCol w:w="257"/>
        <w:gridCol w:w="24"/>
        <w:gridCol w:w="82"/>
        <w:gridCol w:w="1336"/>
      </w:tblGrid>
      <w:tr w:rsidR="006C7917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6C7917" w:rsidRPr="00BB55A1" w:rsidRDefault="006C791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6C7917" w:rsidRPr="00BB55A1" w:rsidRDefault="006C791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6C7917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112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Лиозненский районный исполнительный комитет</w:t>
            </w:r>
          </w:p>
        </w:tc>
      </w:tr>
      <w:tr w:rsidR="006C7917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6C7917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Д. Дубровка</w:t>
            </w:r>
          </w:p>
        </w:tc>
      </w:tr>
      <w:tr w:rsidR="006C7917" w:rsidRPr="00BB55A1" w:rsidTr="002E7EF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6C7917" w:rsidRPr="00BB55A1" w:rsidTr="002E7EF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Улица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994E39" w:rsidRDefault="006C791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994E39">
              <w:rPr>
                <w:i/>
                <w:lang w:eastAsia="en-US"/>
              </w:rPr>
              <w:t xml:space="preserve">  </w:t>
            </w:r>
            <w:r>
              <w:rPr>
                <w:i/>
                <w:lang w:eastAsia="en-US"/>
              </w:rPr>
              <w:t>Дубровская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lang w:eastAsia="en-US"/>
              </w:rPr>
              <w:t>47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6C7917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6C7917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6C7917" w:rsidRPr="00BB55A1" w:rsidTr="002E7EFC">
        <w:trPr>
          <w:trHeight w:val="238"/>
        </w:trPr>
        <w:tc>
          <w:tcPr>
            <w:tcW w:w="3567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6C7917" w:rsidRPr="00BB55A1" w:rsidTr="002E7EF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i/>
                <w:lang w:eastAsia="en-US"/>
              </w:rPr>
            </w:pPr>
            <w:smartTag w:uri="urn:schemas-microsoft-com:office:smarttags" w:element="metricconverter">
              <w:smartTagPr>
                <w:attr w:name="ProductID" w:val="48,7 кв. метров"/>
              </w:smartTagPr>
              <w:r>
                <w:rPr>
                  <w:lang w:eastAsia="en-US"/>
                </w:rPr>
                <w:t>48,7</w:t>
              </w:r>
              <w:r w:rsidRPr="00BB55A1">
                <w:rPr>
                  <w:i/>
                  <w:lang w:eastAsia="en-US"/>
                </w:rPr>
                <w:t xml:space="preserve"> кв. метров</w:t>
              </w:r>
            </w:smartTag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6,0х8,5 </w:t>
            </w:r>
            <w:r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6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7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1993 года постройки</w:t>
            </w:r>
          </w:p>
        </w:tc>
      </w:tr>
      <w:tr w:rsidR="006C7917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6C7917" w:rsidRPr="00BB55A1" w:rsidTr="002E7EF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6C7917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6C7917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6C7917" w:rsidRPr="00BB55A1" w:rsidRDefault="006C7917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Хозяйственные постройки - отсутствуют</w:t>
            </w:r>
          </w:p>
        </w:tc>
      </w:tr>
      <w:tr w:rsidR="006C7917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6C7917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6C7917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6C7917" w:rsidRPr="00BB55A1" w:rsidTr="002E7EFC">
        <w:trPr>
          <w:trHeight w:val="238"/>
        </w:trPr>
        <w:tc>
          <w:tcPr>
            <w:tcW w:w="3567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6C7917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6C7917" w:rsidRPr="00BB55A1" w:rsidTr="002E7EF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6C7917" w:rsidRPr="00BB55A1" w:rsidRDefault="006C7917">
            <w:pPr>
              <w:pStyle w:val="table10"/>
              <w:spacing w:line="276" w:lineRule="auto"/>
              <w:rPr>
                <w:i/>
                <w:lang w:eastAsia="en-US"/>
              </w:rPr>
            </w:pPr>
            <w:smartTag w:uri="urn:schemas-microsoft-com:office:smarttags" w:element="metricconverter">
              <w:smartTagPr>
                <w:attr w:name="ProductID" w:val="0,25 га"/>
              </w:smartTagPr>
              <w:r>
                <w:rPr>
                  <w:i/>
                  <w:lang w:eastAsia="en-US"/>
                </w:rPr>
                <w:t xml:space="preserve">0,25 </w:t>
              </w:r>
              <w:r w:rsidRPr="00BB55A1">
                <w:rPr>
                  <w:i/>
                  <w:lang w:eastAsia="en-US"/>
                </w:rPr>
                <w:t>га</w:t>
              </w:r>
            </w:smartTag>
          </w:p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6C7917" w:rsidRPr="00BB55A1" w:rsidRDefault="006C791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6C7917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6C7917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Тимошкина Надежда Ивановна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3E2991" w:rsidRDefault="006C7917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6C7917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>Запись в похозяйственной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6C7917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3  </w:t>
            </w:r>
            <w:r w:rsidRPr="00BB55A1">
              <w:rPr>
                <w:i/>
                <w:lang w:eastAsia="en-US"/>
              </w:rPr>
              <w:t>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6C7917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6C7917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6C7917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6C7917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6C7917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6C7917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6C7917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6C7917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6C7917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6C7917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6C7917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6C7917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6C7917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6C7917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6C7917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6C7917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6C7917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6C7917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6C7917" w:rsidRPr="00BB55A1" w:rsidRDefault="006C791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6C7917" w:rsidRPr="00BB55A1" w:rsidRDefault="006C791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6C7917" w:rsidRPr="00BB55A1" w:rsidRDefault="006C791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6C7917" w:rsidRPr="00BB55A1" w:rsidRDefault="006C791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6C7917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Решение Лиозненского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17.12.2021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896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20.12.2021</w:t>
            </w:r>
          </w:p>
        </w:tc>
      </w:tr>
      <w:tr w:rsidR="006C7917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6C7917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6C7917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6C7917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6C7917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6C7917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6C7917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6C7917" w:rsidRPr="00BB55A1" w:rsidRDefault="006C791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6C7917" w:rsidRPr="00BB55A1" w:rsidRDefault="006C791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6C7917" w:rsidRPr="00BB55A1" w:rsidRDefault="006C791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6C7917" w:rsidRPr="00BB55A1" w:rsidRDefault="006C791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6C7917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6C7917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6C7917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6C7917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6C7917" w:rsidRPr="00BB55A1" w:rsidRDefault="006C7917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6C7917" w:rsidRDefault="006C7917" w:rsidP="00992231">
      <w:pPr>
        <w:pStyle w:val="endform"/>
        <w:ind w:firstLine="0"/>
      </w:pPr>
    </w:p>
    <w:sectPr w:rsidR="006C7917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C58"/>
    <w:rsid w:val="00002352"/>
    <w:rsid w:val="000125B9"/>
    <w:rsid w:val="00015AEB"/>
    <w:rsid w:val="0002510D"/>
    <w:rsid w:val="00025FD4"/>
    <w:rsid w:val="000324C4"/>
    <w:rsid w:val="00036BBF"/>
    <w:rsid w:val="00037B1E"/>
    <w:rsid w:val="00043BF5"/>
    <w:rsid w:val="000459B8"/>
    <w:rsid w:val="00045BE1"/>
    <w:rsid w:val="00054DB2"/>
    <w:rsid w:val="0006355E"/>
    <w:rsid w:val="000729A5"/>
    <w:rsid w:val="00074CD4"/>
    <w:rsid w:val="0007753D"/>
    <w:rsid w:val="000923F6"/>
    <w:rsid w:val="000A1CAF"/>
    <w:rsid w:val="000A3CF0"/>
    <w:rsid w:val="000D1319"/>
    <w:rsid w:val="000D2EEE"/>
    <w:rsid w:val="000E296F"/>
    <w:rsid w:val="000F6252"/>
    <w:rsid w:val="0010774D"/>
    <w:rsid w:val="001163E9"/>
    <w:rsid w:val="00120B48"/>
    <w:rsid w:val="0012203E"/>
    <w:rsid w:val="00141418"/>
    <w:rsid w:val="001457BE"/>
    <w:rsid w:val="00165691"/>
    <w:rsid w:val="00176EC0"/>
    <w:rsid w:val="0018525E"/>
    <w:rsid w:val="00196A18"/>
    <w:rsid w:val="001E1AAC"/>
    <w:rsid w:val="001E3BDA"/>
    <w:rsid w:val="001F177A"/>
    <w:rsid w:val="001F5E9E"/>
    <w:rsid w:val="0021386B"/>
    <w:rsid w:val="00224C34"/>
    <w:rsid w:val="00237772"/>
    <w:rsid w:val="0024094A"/>
    <w:rsid w:val="00254586"/>
    <w:rsid w:val="00262BAD"/>
    <w:rsid w:val="00281098"/>
    <w:rsid w:val="0029085A"/>
    <w:rsid w:val="002A4F38"/>
    <w:rsid w:val="002B520C"/>
    <w:rsid w:val="002D67D0"/>
    <w:rsid w:val="002E52CA"/>
    <w:rsid w:val="002E7EFC"/>
    <w:rsid w:val="002F182B"/>
    <w:rsid w:val="002F61F6"/>
    <w:rsid w:val="002F6EEF"/>
    <w:rsid w:val="002F6FEB"/>
    <w:rsid w:val="00312B31"/>
    <w:rsid w:val="003141E2"/>
    <w:rsid w:val="00326BDA"/>
    <w:rsid w:val="0034494E"/>
    <w:rsid w:val="00345139"/>
    <w:rsid w:val="00346547"/>
    <w:rsid w:val="0035413C"/>
    <w:rsid w:val="00354EEA"/>
    <w:rsid w:val="0035686E"/>
    <w:rsid w:val="00356BDB"/>
    <w:rsid w:val="00364CB6"/>
    <w:rsid w:val="00385B9A"/>
    <w:rsid w:val="003914D0"/>
    <w:rsid w:val="003922BE"/>
    <w:rsid w:val="003B0AA6"/>
    <w:rsid w:val="003B6F2A"/>
    <w:rsid w:val="003C09C4"/>
    <w:rsid w:val="003C3389"/>
    <w:rsid w:val="003C66DA"/>
    <w:rsid w:val="003C6C2D"/>
    <w:rsid w:val="003E2991"/>
    <w:rsid w:val="004038B9"/>
    <w:rsid w:val="0041351C"/>
    <w:rsid w:val="004139AE"/>
    <w:rsid w:val="004205C6"/>
    <w:rsid w:val="0042167A"/>
    <w:rsid w:val="0042268F"/>
    <w:rsid w:val="004316D9"/>
    <w:rsid w:val="00437FFE"/>
    <w:rsid w:val="00442E04"/>
    <w:rsid w:val="00451DE0"/>
    <w:rsid w:val="00454BF7"/>
    <w:rsid w:val="00475D82"/>
    <w:rsid w:val="00495682"/>
    <w:rsid w:val="00495E24"/>
    <w:rsid w:val="004A66E4"/>
    <w:rsid w:val="004C438C"/>
    <w:rsid w:val="004D0704"/>
    <w:rsid w:val="004E61E6"/>
    <w:rsid w:val="004F64C9"/>
    <w:rsid w:val="00500479"/>
    <w:rsid w:val="00504B03"/>
    <w:rsid w:val="00505435"/>
    <w:rsid w:val="00505A2F"/>
    <w:rsid w:val="00515F1D"/>
    <w:rsid w:val="00521EDF"/>
    <w:rsid w:val="00536AAC"/>
    <w:rsid w:val="00536F68"/>
    <w:rsid w:val="00541CA2"/>
    <w:rsid w:val="005668F0"/>
    <w:rsid w:val="0057625A"/>
    <w:rsid w:val="00581533"/>
    <w:rsid w:val="00595722"/>
    <w:rsid w:val="005A2FDF"/>
    <w:rsid w:val="005B030F"/>
    <w:rsid w:val="005B7416"/>
    <w:rsid w:val="005F6589"/>
    <w:rsid w:val="005F7324"/>
    <w:rsid w:val="00602D2D"/>
    <w:rsid w:val="00607DFA"/>
    <w:rsid w:val="00632533"/>
    <w:rsid w:val="006362C4"/>
    <w:rsid w:val="00640625"/>
    <w:rsid w:val="006550B7"/>
    <w:rsid w:val="00685563"/>
    <w:rsid w:val="00687333"/>
    <w:rsid w:val="006C505D"/>
    <w:rsid w:val="006C7917"/>
    <w:rsid w:val="006F39E5"/>
    <w:rsid w:val="006F4FC6"/>
    <w:rsid w:val="0070534F"/>
    <w:rsid w:val="007353FC"/>
    <w:rsid w:val="007559C2"/>
    <w:rsid w:val="00776853"/>
    <w:rsid w:val="007800F4"/>
    <w:rsid w:val="00786E6E"/>
    <w:rsid w:val="00797501"/>
    <w:rsid w:val="007A5807"/>
    <w:rsid w:val="007A6BF6"/>
    <w:rsid w:val="007D4A45"/>
    <w:rsid w:val="007F12A1"/>
    <w:rsid w:val="007F411C"/>
    <w:rsid w:val="008213C9"/>
    <w:rsid w:val="008447DE"/>
    <w:rsid w:val="00845E38"/>
    <w:rsid w:val="00856A81"/>
    <w:rsid w:val="00873192"/>
    <w:rsid w:val="00880319"/>
    <w:rsid w:val="00886F91"/>
    <w:rsid w:val="008B04E2"/>
    <w:rsid w:val="008B5D9A"/>
    <w:rsid w:val="008B74A1"/>
    <w:rsid w:val="008C4F3C"/>
    <w:rsid w:val="008C7EA6"/>
    <w:rsid w:val="008D3CA3"/>
    <w:rsid w:val="008D6FFE"/>
    <w:rsid w:val="008E2518"/>
    <w:rsid w:val="008E47EA"/>
    <w:rsid w:val="008E589A"/>
    <w:rsid w:val="00906CA3"/>
    <w:rsid w:val="009073BF"/>
    <w:rsid w:val="00922CB7"/>
    <w:rsid w:val="00923FA8"/>
    <w:rsid w:val="00926444"/>
    <w:rsid w:val="00926CAE"/>
    <w:rsid w:val="00927A6A"/>
    <w:rsid w:val="009349F8"/>
    <w:rsid w:val="00942C58"/>
    <w:rsid w:val="00957F13"/>
    <w:rsid w:val="009632B4"/>
    <w:rsid w:val="00966526"/>
    <w:rsid w:val="00973E03"/>
    <w:rsid w:val="00976F96"/>
    <w:rsid w:val="00982ACE"/>
    <w:rsid w:val="00992231"/>
    <w:rsid w:val="00994E39"/>
    <w:rsid w:val="009A37CE"/>
    <w:rsid w:val="009A43ED"/>
    <w:rsid w:val="009B49BC"/>
    <w:rsid w:val="009C7339"/>
    <w:rsid w:val="009C7C73"/>
    <w:rsid w:val="009F1D7B"/>
    <w:rsid w:val="00A20DC7"/>
    <w:rsid w:val="00A30BE5"/>
    <w:rsid w:val="00A62FB0"/>
    <w:rsid w:val="00A6507F"/>
    <w:rsid w:val="00A8020A"/>
    <w:rsid w:val="00A909E4"/>
    <w:rsid w:val="00A967FE"/>
    <w:rsid w:val="00AA4667"/>
    <w:rsid w:val="00AB0F7B"/>
    <w:rsid w:val="00AD054E"/>
    <w:rsid w:val="00AD3E91"/>
    <w:rsid w:val="00AD67F9"/>
    <w:rsid w:val="00AD7056"/>
    <w:rsid w:val="00B21BD6"/>
    <w:rsid w:val="00B26411"/>
    <w:rsid w:val="00B350E0"/>
    <w:rsid w:val="00B3512F"/>
    <w:rsid w:val="00B45DF6"/>
    <w:rsid w:val="00B741DE"/>
    <w:rsid w:val="00B80D1F"/>
    <w:rsid w:val="00B835F7"/>
    <w:rsid w:val="00B876E4"/>
    <w:rsid w:val="00BB55A1"/>
    <w:rsid w:val="00BC6323"/>
    <w:rsid w:val="00BD3207"/>
    <w:rsid w:val="00BE5C93"/>
    <w:rsid w:val="00BF36B6"/>
    <w:rsid w:val="00BF42E8"/>
    <w:rsid w:val="00BF7DCB"/>
    <w:rsid w:val="00C17C34"/>
    <w:rsid w:val="00C266B3"/>
    <w:rsid w:val="00C555EC"/>
    <w:rsid w:val="00C73153"/>
    <w:rsid w:val="00C75B8C"/>
    <w:rsid w:val="00C82C05"/>
    <w:rsid w:val="00C85965"/>
    <w:rsid w:val="00CB284F"/>
    <w:rsid w:val="00CB329A"/>
    <w:rsid w:val="00CB6FE1"/>
    <w:rsid w:val="00CC6F15"/>
    <w:rsid w:val="00CE1CBB"/>
    <w:rsid w:val="00CE4E96"/>
    <w:rsid w:val="00CE59F3"/>
    <w:rsid w:val="00CE721E"/>
    <w:rsid w:val="00D07B79"/>
    <w:rsid w:val="00D1051C"/>
    <w:rsid w:val="00D2458E"/>
    <w:rsid w:val="00D266C4"/>
    <w:rsid w:val="00D33A2C"/>
    <w:rsid w:val="00D3620C"/>
    <w:rsid w:val="00D44E33"/>
    <w:rsid w:val="00D5669F"/>
    <w:rsid w:val="00D6092C"/>
    <w:rsid w:val="00D60F4D"/>
    <w:rsid w:val="00D637FC"/>
    <w:rsid w:val="00D651E7"/>
    <w:rsid w:val="00D71CB6"/>
    <w:rsid w:val="00D85173"/>
    <w:rsid w:val="00D90E24"/>
    <w:rsid w:val="00DA6AFE"/>
    <w:rsid w:val="00DB263F"/>
    <w:rsid w:val="00DB67CB"/>
    <w:rsid w:val="00DC36E9"/>
    <w:rsid w:val="00DC4EFF"/>
    <w:rsid w:val="00DD1AFB"/>
    <w:rsid w:val="00DF1A08"/>
    <w:rsid w:val="00E06027"/>
    <w:rsid w:val="00E22C49"/>
    <w:rsid w:val="00E26022"/>
    <w:rsid w:val="00E27676"/>
    <w:rsid w:val="00E57D58"/>
    <w:rsid w:val="00E6519D"/>
    <w:rsid w:val="00E71E6C"/>
    <w:rsid w:val="00E724E9"/>
    <w:rsid w:val="00E7589C"/>
    <w:rsid w:val="00E8638A"/>
    <w:rsid w:val="00E95C00"/>
    <w:rsid w:val="00EA283A"/>
    <w:rsid w:val="00EA617A"/>
    <w:rsid w:val="00ED4A46"/>
    <w:rsid w:val="00EE573F"/>
    <w:rsid w:val="00EE7289"/>
    <w:rsid w:val="00F04047"/>
    <w:rsid w:val="00F12995"/>
    <w:rsid w:val="00F14F41"/>
    <w:rsid w:val="00F208B8"/>
    <w:rsid w:val="00F24FE7"/>
    <w:rsid w:val="00F4288E"/>
    <w:rsid w:val="00F50E0F"/>
    <w:rsid w:val="00F571CB"/>
    <w:rsid w:val="00F578C2"/>
    <w:rsid w:val="00F60253"/>
    <w:rsid w:val="00F849FC"/>
    <w:rsid w:val="00F857C8"/>
    <w:rsid w:val="00F87445"/>
    <w:rsid w:val="00F93585"/>
    <w:rsid w:val="00F96372"/>
    <w:rsid w:val="00FA7CC4"/>
    <w:rsid w:val="00FB1536"/>
    <w:rsid w:val="00FB3814"/>
    <w:rsid w:val="00FB3E88"/>
    <w:rsid w:val="00FC533D"/>
    <w:rsid w:val="00FD4C31"/>
    <w:rsid w:val="00FF363A"/>
    <w:rsid w:val="00FF4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A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p">
    <w:name w:val="titlep"/>
    <w:basedOn w:val="Normal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Normal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06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633</Words>
  <Characters>3612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ПУСТУЮЩИХ ДОМОВ</dc:title>
  <dc:subject/>
  <dc:creator>отдел жкх</dc:creator>
  <cp:keywords/>
  <dc:description/>
  <cp:lastModifiedBy>comp</cp:lastModifiedBy>
  <cp:revision>3</cp:revision>
  <cp:lastPrinted>2019-02-04T09:58:00Z</cp:lastPrinted>
  <dcterms:created xsi:type="dcterms:W3CDTF">2022-02-08T14:28:00Z</dcterms:created>
  <dcterms:modified xsi:type="dcterms:W3CDTF">2022-02-08T14:35:00Z</dcterms:modified>
</cp:coreProperties>
</file>